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7E5" w:rsidRPr="00C301D1" w:rsidRDefault="007577E5" w:rsidP="00D20EB8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MPHC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31</w:t>
      </w: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</w:t>
      </w:r>
    </w:p>
    <w:p w:rsidR="007577E5" w:rsidRDefault="007577E5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7577E5" w:rsidRDefault="007577E5" w:rsidP="00CF4E30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C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7577E5" w:rsidRDefault="007577E5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7577E5" w:rsidRDefault="007577E5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7577E5" w:rsidRDefault="007577E5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7577E5" w:rsidRDefault="007577E5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7577E5" w:rsidRDefault="007577E5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7577E5" w:rsidRPr="00292291" w:rsidRDefault="007577E5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7577E5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7577E5" w:rsidRPr="00292291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7577E5" w:rsidRPr="00292291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7577E5" w:rsidRPr="00292291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7577E5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7577E5" w:rsidRPr="00292291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frequency</w:t>
      </w:r>
    </w:p>
    <w:p w:rsidR="007577E5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7577E5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7577E5" w:rsidRPr="00292291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7577E5" w:rsidRPr="00292291" w:rsidRDefault="007577E5" w:rsidP="0008787B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</w:t>
      </w:r>
      <w:r>
        <w:rPr>
          <w:rFonts w:ascii="Helv" w:hAnsi="Helv"/>
          <w:color w:val="000000"/>
          <w:sz w:val="18"/>
          <w:szCs w:val="18"/>
          <w:lang w:val="en-US"/>
        </w:rPr>
        <w:t>1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ph/N/PE 6h, 230Vac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7577E5" w:rsidRPr="00292291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7577E5" w:rsidRPr="00292291" w:rsidRDefault="007577E5" w:rsidP="00D20EB8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7577E5" w:rsidRPr="00292291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7577E5" w:rsidRPr="00292291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7577E5" w:rsidRPr="00292291" w:rsidRDefault="007577E5" w:rsidP="00D20EB8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1004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7577E5" w:rsidRPr="00292291" w:rsidRDefault="007577E5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  <w:bookmarkStart w:id="0" w:name="_GoBack"/>
      <w:bookmarkEnd w:id="0"/>
    </w:p>
    <w:p w:rsidR="007577E5" w:rsidRPr="00292291" w:rsidRDefault="007577E5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7577E5" w:rsidRPr="00292291" w:rsidRDefault="007577E5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7577E5" w:rsidRPr="00292291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7577E5" w:rsidRPr="00292291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7577E5" w:rsidRPr="006F32EF" w:rsidRDefault="007577E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7577E5" w:rsidRPr="006F32EF" w:rsidRDefault="007577E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7577E5" w:rsidRDefault="007577E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7577E5" w:rsidRPr="00292291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7577E5" w:rsidRPr="006F32EF" w:rsidRDefault="007577E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7577E5" w:rsidRDefault="007577E5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7577E5" w:rsidRPr="00292291" w:rsidRDefault="007577E5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7577E5" w:rsidRPr="00292291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7577E5" w:rsidRPr="00292291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7577E5" w:rsidRPr="00292291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C301D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7577E5" w:rsidRPr="00292291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7577E5" w:rsidRPr="00292291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7577E5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7577E5" w:rsidRPr="00292291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7577E5" w:rsidRPr="00292291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7577E5" w:rsidRDefault="007577E5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flat-packed kit</w:t>
      </w:r>
    </w:p>
    <w:p w:rsidR="007577E5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7577E5" w:rsidRPr="00292291" w:rsidRDefault="007577E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7577E5" w:rsidRPr="00292291" w:rsidSect="007A66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31139"/>
    <w:multiLevelType w:val="hybridMultilevel"/>
    <w:tmpl w:val="DBD03D2C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2345C"/>
    <w:rsid w:val="0008787B"/>
    <w:rsid w:val="00226068"/>
    <w:rsid w:val="00245E3A"/>
    <w:rsid w:val="00273604"/>
    <w:rsid w:val="002812AC"/>
    <w:rsid w:val="00292291"/>
    <w:rsid w:val="002A5621"/>
    <w:rsid w:val="003915FC"/>
    <w:rsid w:val="003C4B0F"/>
    <w:rsid w:val="003E728E"/>
    <w:rsid w:val="004106B1"/>
    <w:rsid w:val="00484157"/>
    <w:rsid w:val="004D1249"/>
    <w:rsid w:val="00523BE8"/>
    <w:rsid w:val="00635971"/>
    <w:rsid w:val="006F32EF"/>
    <w:rsid w:val="00734290"/>
    <w:rsid w:val="007577E5"/>
    <w:rsid w:val="007A66AE"/>
    <w:rsid w:val="007D7789"/>
    <w:rsid w:val="00930195"/>
    <w:rsid w:val="00A03955"/>
    <w:rsid w:val="00A77376"/>
    <w:rsid w:val="00AA0B8B"/>
    <w:rsid w:val="00AE3A2C"/>
    <w:rsid w:val="00B10C23"/>
    <w:rsid w:val="00B21FAF"/>
    <w:rsid w:val="00C301D1"/>
    <w:rsid w:val="00CF07EB"/>
    <w:rsid w:val="00CF4E30"/>
    <w:rsid w:val="00D20EB8"/>
    <w:rsid w:val="00D27203"/>
    <w:rsid w:val="00D932DA"/>
    <w:rsid w:val="00DB3B21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59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303</Words>
  <Characters>1790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MPHC1144</dc:title>
  <dc:subject/>
  <dc:creator>Hofbauer, Thomas [NETPWR/KNURR/DE]</dc:creator>
  <cp:keywords/>
  <dc:description/>
  <cp:lastModifiedBy>takacr</cp:lastModifiedBy>
  <cp:revision>3</cp:revision>
  <dcterms:created xsi:type="dcterms:W3CDTF">2013-11-26T08:29:00Z</dcterms:created>
  <dcterms:modified xsi:type="dcterms:W3CDTF">2013-11-26T12:42:00Z</dcterms:modified>
</cp:coreProperties>
</file>